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25FEI83282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19" ma:contentTypeDescription="Create a new document." ma:contentTypeScope="" ma:versionID="90c2595c17bca1796b1256d2e6ee7c4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6c4a2697665db0d0dce96add80218a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9BDD0DB-DD13-4476-A768-31A9925FB66A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